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7B1" w:rsidRDefault="000967B1" w:rsidP="000967B1">
      <w:pPr>
        <w:pStyle w:val="NoSpacing"/>
      </w:pPr>
      <w:r>
        <w:rPr>
          <w:u w:val="single"/>
        </w:rPr>
        <w:t>Robert WAYLARD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fl.1433-4)</w:t>
      </w:r>
    </w:p>
    <w:p w:rsidR="000967B1" w:rsidRDefault="000967B1" w:rsidP="000967B1">
      <w:pPr>
        <w:pStyle w:val="NoSpacing"/>
      </w:pPr>
    </w:p>
    <w:p w:rsidR="000967B1" w:rsidRDefault="000967B1" w:rsidP="000967B1">
      <w:pPr>
        <w:pStyle w:val="NoSpacing"/>
      </w:pPr>
    </w:p>
    <w:p w:rsidR="000967B1" w:rsidRDefault="000967B1" w:rsidP="000967B1">
      <w:pPr>
        <w:pStyle w:val="NoSpacing"/>
      </w:pPr>
      <w:r>
        <w:t xml:space="preserve">         1433-4</w:t>
      </w:r>
      <w:r>
        <w:tab/>
        <w:t>He was a juror on the inquisition post mortem held in York Castle into</w:t>
      </w:r>
    </w:p>
    <w:p w:rsidR="000967B1" w:rsidRDefault="000967B1" w:rsidP="000967B1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Brounflete</w:t>
      </w:r>
      <w:proofErr w:type="spellEnd"/>
      <w:r>
        <w:t>(q.v.).</w:t>
      </w:r>
    </w:p>
    <w:p w:rsidR="000967B1" w:rsidRDefault="000967B1" w:rsidP="000967B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24-262)</w:t>
      </w:r>
    </w:p>
    <w:p w:rsidR="000967B1" w:rsidRDefault="000967B1" w:rsidP="000967B1">
      <w:pPr>
        <w:pStyle w:val="NoSpacing"/>
      </w:pPr>
    </w:p>
    <w:p w:rsidR="000967B1" w:rsidRDefault="000967B1" w:rsidP="000967B1">
      <w:pPr>
        <w:pStyle w:val="NoSpacing"/>
      </w:pPr>
    </w:p>
    <w:p w:rsidR="000967B1" w:rsidRDefault="000967B1" w:rsidP="000967B1">
      <w:pPr>
        <w:pStyle w:val="NoSpacing"/>
      </w:pPr>
      <w:r>
        <w:t>16 May 2017</w:t>
      </w:r>
    </w:p>
    <w:p w:rsidR="006B2F86" w:rsidRPr="000967B1" w:rsidRDefault="000967B1" w:rsidP="00E71FC3">
      <w:pPr>
        <w:pStyle w:val="NoSpacing"/>
      </w:pPr>
      <w:bookmarkStart w:id="0" w:name="_GoBack"/>
      <w:bookmarkEnd w:id="0"/>
    </w:p>
    <w:sectPr w:rsidR="006B2F86" w:rsidRPr="000967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7B1" w:rsidRDefault="000967B1" w:rsidP="00E71FC3">
      <w:pPr>
        <w:spacing w:after="0" w:line="240" w:lineRule="auto"/>
      </w:pPr>
      <w:r>
        <w:separator/>
      </w:r>
    </w:p>
  </w:endnote>
  <w:endnote w:type="continuationSeparator" w:id="0">
    <w:p w:rsidR="000967B1" w:rsidRDefault="000967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7B1" w:rsidRDefault="000967B1" w:rsidP="00E71FC3">
      <w:pPr>
        <w:spacing w:after="0" w:line="240" w:lineRule="auto"/>
      </w:pPr>
      <w:r>
        <w:separator/>
      </w:r>
    </w:p>
  </w:footnote>
  <w:footnote w:type="continuationSeparator" w:id="0">
    <w:p w:rsidR="000967B1" w:rsidRDefault="000967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B1"/>
    <w:rsid w:val="000967B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AB982"/>
  <w15:chartTrackingRefBased/>
  <w15:docId w15:val="{ABC16FE0-2938-439B-BE62-0A418473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2017-05-16T20:55:00Z</dcterms:created>
  <dcterms:modified xsi:type="dcterms:W3CDTF">2017-05-16T20:56:00Z</dcterms:modified>
</cp:coreProperties>
</file>